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>
        <w:rPr>
          <w:rFonts w:ascii="Comic Sans MS" w:hAnsi="Comic Sans MS"/>
          <w:b/>
          <w:sz w:val="20"/>
          <w:szCs w:val="20"/>
        </w:rPr>
        <w:t>30.03.2017</w:t>
      </w: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Öğretmenin Adı:</w:t>
      </w: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  <w:bookmarkStart w:id="0" w:name="_GoBack"/>
      <w:bookmarkEnd w:id="0"/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125388" w:rsidRDefault="00125388" w:rsidP="008978B2">
      <w:pPr>
        <w:pStyle w:val="NoSpacing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25388" w:rsidRPr="008978B2" w:rsidRDefault="00125388" w:rsidP="00C246D6">
      <w:pPr>
        <w:pStyle w:val="NoSpacing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Çocuklara n</w:t>
      </w:r>
      <w:r w:rsidRPr="00A2029B">
        <w:rPr>
          <w:rFonts w:ascii="Comic Sans MS" w:hAnsi="Comic Sans MS"/>
          <w:sz w:val="20"/>
          <w:szCs w:val="20"/>
        </w:rPr>
        <w:t>asıl o</w:t>
      </w:r>
      <w:r w:rsidRPr="008978B2">
        <w:rPr>
          <w:rFonts w:ascii="Comic Sans MS" w:hAnsi="Comic Sans MS"/>
          <w:sz w:val="20"/>
          <w:szCs w:val="20"/>
        </w:rPr>
        <w:t xml:space="preserve">ldukları sorularak kısaca sohbet edilir. Çocuklara hangi öğrenme merkezine geçecekleri sorulup kararsız olanlara rehberlik edilir. </w:t>
      </w:r>
      <w:r>
        <w:rPr>
          <w:rFonts w:ascii="Comic Sans MS" w:hAnsi="Comic Sans MS"/>
          <w:sz w:val="20"/>
          <w:szCs w:val="20"/>
        </w:rPr>
        <w:t xml:space="preserve">Yeni hazırlanan merkeze dikkatleri çekilir. </w:t>
      </w:r>
      <w:r w:rsidRPr="008978B2">
        <w:rPr>
          <w:rFonts w:ascii="Comic Sans MS" w:hAnsi="Comic Sans MS"/>
          <w:sz w:val="20"/>
          <w:szCs w:val="20"/>
        </w:rPr>
        <w:t>Öğrenme merkezini seçen çocuk ilgisi doğrultusunda etkinliğini sürdürür.</w:t>
      </w: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Oyun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BALONCUKLAR YAPALIM </w:t>
      </w:r>
      <w:r w:rsidRPr="008978B2">
        <w:rPr>
          <w:rFonts w:ascii="Comic Sans MS" w:hAnsi="Comic Sans MS"/>
          <w:sz w:val="20"/>
          <w:szCs w:val="20"/>
        </w:rPr>
        <w:t xml:space="preserve">” isimli </w:t>
      </w:r>
      <w:r>
        <w:rPr>
          <w:rFonts w:ascii="Comic Sans MS" w:hAnsi="Comic Sans MS"/>
          <w:sz w:val="20"/>
          <w:szCs w:val="20"/>
        </w:rPr>
        <w:t xml:space="preserve"> oyun- Türkçe dil  </w:t>
      </w:r>
      <w:r w:rsidRPr="008978B2">
        <w:rPr>
          <w:rFonts w:ascii="Comic Sans MS" w:hAnsi="Comic Sans MS"/>
          <w:sz w:val="20"/>
          <w:szCs w:val="20"/>
        </w:rPr>
        <w:t>etkinliği</w:t>
      </w: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125388" w:rsidRPr="008978B2" w:rsidRDefault="00125388" w:rsidP="008978B2">
      <w:pPr>
        <w:pStyle w:val="NoSpacing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125388" w:rsidRPr="008978B2" w:rsidRDefault="00125388" w:rsidP="008978B2">
      <w:pPr>
        <w:pStyle w:val="NoSpacing"/>
        <w:rPr>
          <w:rFonts w:ascii="Comic Sans MS" w:hAnsi="Comic Sans MS"/>
          <w:sz w:val="20"/>
          <w:szCs w:val="20"/>
        </w:rPr>
      </w:pPr>
    </w:p>
    <w:p w:rsidR="00125388" w:rsidRDefault="0012538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125388" w:rsidRDefault="00125388" w:rsidP="00521BB8">
      <w:pPr>
        <w:pStyle w:val="Subtitle"/>
        <w:rPr>
          <w:rFonts w:ascii="Comic Sans MS" w:hAnsi="Comic Sans MS"/>
          <w:b/>
          <w:sz w:val="20"/>
          <w:szCs w:val="20"/>
        </w:rPr>
      </w:pPr>
    </w:p>
    <w:p w:rsidR="00125388" w:rsidRPr="009322A4" w:rsidRDefault="00125388" w:rsidP="009322A4"/>
    <w:p w:rsidR="00125388" w:rsidRDefault="00125388" w:rsidP="00521BB8">
      <w:pPr>
        <w:pStyle w:val="Subtitle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t>ETKİNLİK PLANI</w:t>
      </w:r>
    </w:p>
    <w:p w:rsidR="00125388" w:rsidRPr="00AD188D" w:rsidRDefault="00125388" w:rsidP="001768DA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BALONCUKLAR YAPALIM</w:t>
      </w:r>
    </w:p>
    <w:p w:rsidR="00125388" w:rsidRPr="00436F22" w:rsidRDefault="0012538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>Etkinlik Türü      :</w:t>
      </w:r>
      <w:r>
        <w:rPr>
          <w:rFonts w:ascii="Comic Sans MS" w:hAnsi="Comic Sans MS"/>
          <w:b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>Oyun-Türkçe dil  (bütünleştirilmiş - bireysel</w:t>
      </w:r>
      <w:r w:rsidRPr="00436F22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Cs/>
          <w:sz w:val="20"/>
          <w:szCs w:val="20"/>
        </w:rPr>
        <w:t xml:space="preserve"> e</w:t>
      </w:r>
      <w:r w:rsidRPr="00436F22">
        <w:rPr>
          <w:rFonts w:ascii="Comic Sans MS" w:hAnsi="Comic Sans MS"/>
          <w:bCs/>
          <w:sz w:val="20"/>
          <w:szCs w:val="20"/>
        </w:rPr>
        <w:t>tkinlik)</w:t>
      </w:r>
    </w:p>
    <w:p w:rsidR="00125388" w:rsidRDefault="00125388" w:rsidP="00577EBE">
      <w:pPr>
        <w:spacing w:after="0" w:line="240" w:lineRule="auto"/>
        <w:rPr>
          <w:rFonts w:ascii="Comic Sans MS" w:hAnsi="Comic Sans MS"/>
          <w:bCs/>
          <w:sz w:val="20"/>
          <w:szCs w:val="20"/>
        </w:rPr>
      </w:pPr>
      <w:r w:rsidRPr="00436F22">
        <w:rPr>
          <w:rFonts w:ascii="Comic Sans MS" w:hAnsi="Comic Sans MS"/>
          <w:b/>
          <w:bCs/>
          <w:sz w:val="20"/>
          <w:szCs w:val="20"/>
        </w:rPr>
        <w:t xml:space="preserve">Yaş Grubu (Ay)   :  </w:t>
      </w:r>
      <w:r w:rsidRPr="00436F22">
        <w:rPr>
          <w:rFonts w:ascii="Comic Sans MS" w:hAnsi="Comic Sans MS"/>
          <w:bCs/>
          <w:sz w:val="20"/>
          <w:szCs w:val="20"/>
        </w:rPr>
        <w:t>48-66</w:t>
      </w:r>
    </w:p>
    <w:p w:rsidR="00125388" w:rsidRPr="00BB3A48" w:rsidRDefault="0012538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-6.35pt;margin-top:3.8pt;width:331.5pt;height:210.75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">
            <v:textbox>
              <w:txbxContent>
                <w:p w:rsidR="00125388" w:rsidRDefault="00125388" w:rsidP="00A155B2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A2029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KAZANIMLAR VE GÖSTERGELERİ</w:t>
                  </w:r>
                </w:p>
                <w:p w:rsidR="00125388" w:rsidRPr="007D7EFA" w:rsidRDefault="00125388" w:rsidP="007D7EFA">
                  <w:pPr>
                    <w:pStyle w:val="NoSpacing"/>
                    <w:jc w:val="both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GELİŞİM</w:t>
                  </w:r>
                  <w:r w:rsidRPr="007D7EFA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</w:p>
                <w:p w:rsidR="00125388" w:rsidRPr="007D7EFA" w:rsidRDefault="00125388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Kazanım 4: Nesneleri sayar.</w:t>
                  </w:r>
                </w:p>
                <w:p w:rsidR="00125388" w:rsidRPr="007D7EFA" w:rsidRDefault="00125388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Göstergeleri: İleriye/geriye doğru birer birer ritmik sayar. Belirtilen sayı kadar nesneyi gösterir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125388" w:rsidRPr="007D7EFA" w:rsidRDefault="00125388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Kazanım 5: Nesne ya da varlıkları gözlemler.</w:t>
                  </w:r>
                </w:p>
                <w:p w:rsidR="00125388" w:rsidRPr="007D7EFA" w:rsidRDefault="00125388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Göstergeleri: 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esne/varlığın miktarını söyler.</w:t>
                  </w:r>
                </w:p>
                <w:p w:rsidR="00125388" w:rsidRPr="007D7EFA" w:rsidRDefault="00125388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Kazanım 16. Nesneleri kullanarak basit toplama ve çıkarma işlemlerini yapar.</w:t>
                  </w:r>
                </w:p>
                <w:p w:rsidR="00125388" w:rsidRPr="007D7EFA" w:rsidRDefault="00125388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D7EFA">
                    <w:rPr>
                      <w:rFonts w:ascii="Comic Sans MS" w:hAnsi="Comic Sans MS"/>
                      <w:sz w:val="20"/>
                      <w:szCs w:val="20"/>
                    </w:rPr>
                    <w:t>Göstergeleri: Nesne grubuna belirtilen sayı kadar nesne ekler. Nesne grubundan belirt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ilen sayı kadar nesneyi ayırır.</w:t>
                  </w:r>
                </w:p>
                <w:p w:rsidR="00125388" w:rsidRPr="007D7EFA" w:rsidRDefault="00125388" w:rsidP="007D7EF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25388" w:rsidRPr="007D7EFA" w:rsidRDefault="00125388" w:rsidP="00A155B2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3" o:spid="_x0000_s1027" type="#_x0000_t202" style="position:absolute;margin-left:346.9pt;margin-top:3.8pt;width:390.25pt;height:354.75pt;z-index:251655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">
            <v:textbox>
              <w:txbxContent>
                <w:p w:rsidR="00125388" w:rsidRDefault="00125388" w:rsidP="004B0083">
                  <w:pPr>
                    <w:pStyle w:val="NoSpacing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F12C2C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ÖĞRENME SÜRECİ</w:t>
                  </w:r>
                </w:p>
                <w:p w:rsidR="00125388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Sınıfa plastik bardaklar,  bulaşık deterjanı, su, yemek kaşığı ve mandallar getirilir. Çocuklar bardaklarının yarısına kadar içine su doldururlar.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Bardakların içine sayarak dört yemek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kaşığı bulaşık deterjanı koyup  karıştırılır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Çocuklar m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andallarını deterjanlı suyun içine batırıp çıkarırlar ve ne gördüklerini anlatırlar. Bulaşık deterjanının mandalı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n her yerini kapladığı görülür.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Çocuklardan mandala doğru üflemeleri söylenir.  Mandaldan baloncuklar çıktığı gözl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emlenir.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Bu işlemi daha büyük baloncuklar çıkarabilmeler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için tekrarlamaları söylenir.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Mandaldan kopan baloncukların havada na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sıl hareket ettiği gözlemlenir.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Çocuklar deterjanlı su bitinceye dek isted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ikleri kadar baloncuk yaparlar</w:t>
                  </w:r>
                </w:p>
                <w:p w:rsidR="00125388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 oluşturulan baloncuklar sayılır.</w:t>
                  </w:r>
                </w:p>
                <w:p w:rsidR="00125388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 sönen baloncuklar sayılır.</w:t>
                  </w:r>
                </w:p>
                <w:p w:rsidR="00125388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oyun sonrası toplanan mandallar sayılır</w:t>
                  </w:r>
                </w:p>
                <w:p w:rsidR="00125388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------ mandallarla basit toplama/çıkartma işlemleri yapılır</w:t>
                  </w:r>
                </w:p>
                <w:p w:rsidR="00125388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25388" w:rsidRPr="004B0083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“Pamuk Prenses ve Yedi Cüceler” masalı okunur.</w:t>
                  </w:r>
                </w:p>
                <w:p w:rsidR="00125388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 xml:space="preserve">Çocuklardan aralarında görev dağılımı yaparak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masalı canlandırmaları istenir.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Dramatik oyun köşesinden aksesuarlar kullanılarak çocuklar rollerine uygun olarak giyin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irler?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 xml:space="preserve">Sınıf 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masala uygun olarak düzenlenir.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Pamuk Prenses ve Yed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 Cüceler masalı canlandırılır.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Canlandırma tamamlandıktan s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onra çember olunur ve oturulur. </w:t>
                  </w:r>
                  <w:r w:rsidRPr="004B0083">
                    <w:rPr>
                      <w:rFonts w:ascii="Comic Sans MS" w:hAnsi="Comic Sans MS"/>
                      <w:sz w:val="20"/>
                      <w:szCs w:val="20"/>
                    </w:rPr>
                    <w:t>Canlandırmanın değerlendirmesi yapılır.</w:t>
                  </w:r>
                </w:p>
                <w:p w:rsidR="00125388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25388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>Masalara geçilir ve malzemeler dağıtılır serbest resim çizimleri yapılır.</w:t>
                  </w:r>
                </w:p>
                <w:p w:rsidR="00125388" w:rsidRDefault="00125388" w:rsidP="00B7767A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125388" w:rsidRPr="004B0083" w:rsidRDefault="00125388" w:rsidP="004B0083">
                  <w:pPr>
                    <w:pStyle w:val="NoSpacing"/>
                    <w:jc w:val="both"/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125388" w:rsidRPr="00BB3A48" w:rsidRDefault="00125388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125388" w:rsidRDefault="00125388">
      <w:r>
        <w:rPr>
          <w:noProof/>
        </w:rPr>
        <w:pict>
          <v:shape id="Text Box 4" o:spid="_x0000_s1028" type="#_x0000_t202" style="position:absolute;margin-left:-5.5pt;margin-top:210.1pt;width:331.5pt;height:106.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">
            <v:textbox>
              <w:txbxContent>
                <w:p w:rsidR="00125388" w:rsidRPr="004B0083" w:rsidRDefault="00125388" w:rsidP="004B0083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MATERYALLER</w:t>
                  </w:r>
                </w:p>
                <w:p w:rsidR="00125388" w:rsidRPr="004B0083" w:rsidRDefault="00125388" w:rsidP="004B0083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Plastik bardaklar,  bulaşık deterjanı, su, yemek kaşığı ve mandallar</w:t>
                  </w:r>
                </w:p>
                <w:p w:rsidR="00125388" w:rsidRPr="004B0083" w:rsidRDefault="00125388" w:rsidP="004B0083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SÖZCÜKLER</w:t>
                  </w:r>
                </w:p>
                <w:p w:rsidR="00125388" w:rsidRPr="004B0083" w:rsidRDefault="00125388" w:rsidP="004B0083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  <w:t>Mandal, bulaşık deterjanı, baloncuk</w:t>
                  </w:r>
                </w:p>
                <w:p w:rsidR="00125388" w:rsidRPr="004B0083" w:rsidRDefault="00125388" w:rsidP="004B0083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  <w:r w:rsidRPr="004B0083"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  <w:t>KAVRAMLAR</w:t>
                  </w:r>
                </w:p>
                <w:p w:rsidR="00125388" w:rsidRPr="004B0083" w:rsidRDefault="00125388" w:rsidP="004B0083">
                  <w:pPr>
                    <w:pStyle w:val="NoSpacing"/>
                    <w:ind w:left="72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  <w:lang w:val="en-US"/>
                    </w:rPr>
                  </w:pPr>
                </w:p>
                <w:p w:rsidR="00125388" w:rsidRPr="004B0083" w:rsidRDefault="00125388" w:rsidP="004B0083">
                  <w:pPr>
                    <w:pStyle w:val="NoSpacing"/>
                    <w:jc w:val="center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  <w:p w:rsidR="00125388" w:rsidRPr="00436F22" w:rsidRDefault="00125388" w:rsidP="00890E89">
                  <w:pPr>
                    <w:pStyle w:val="NoSpacing"/>
                    <w:rPr>
                      <w:rFonts w:ascii="Comic Sans MS" w:hAnsi="Comic Sans MS"/>
                      <w:sz w:val="20"/>
                      <w:szCs w:val="20"/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Text Box 7" o:spid="_x0000_s1029" type="#_x0000_t202" style="position:absolute;margin-left:-6.35pt;margin-top:333.5pt;width:335.25pt;height:57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">
            <v:textbox>
              <w:txbxContent>
                <w:p w:rsidR="00125388" w:rsidRDefault="00125388" w:rsidP="00577EBE">
                  <w:pPr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</w:t>
                  </w:r>
                  <w:r w:rsidRPr="00577EBE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9" o:spid="_x0000_s1030" type="#_x0000_t202" style="position:absolute;margin-left:347.65pt;margin-top:340.25pt;width:396pt;height:50.2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">
            <v:textbox>
              <w:txbxContent>
                <w:p w:rsidR="00125388" w:rsidRPr="007706DB" w:rsidRDefault="00125388" w:rsidP="007706DB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7706D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</w:t>
                  </w:r>
                  <w:r w:rsidRPr="007706DB">
                    <w:rPr>
                      <w:rFonts w:ascii="Comic Sans MS" w:hAnsi="Comic Sans MS"/>
                      <w:sz w:val="20"/>
                      <w:szCs w:val="20"/>
                    </w:rPr>
                    <w:t>Sınıfta kaynaştırma öğrencisi var  ise uyarlama rehber öğretmen ile birlikte alınır</w:t>
                  </w:r>
                </w:p>
              </w:txbxContent>
            </v:textbox>
          </v:shape>
        </w:pict>
      </w:r>
      <w:r w:rsidRPr="00BB3A48">
        <w:rPr>
          <w:rFonts w:ascii="Comic Sans MS" w:hAnsi="Comic Sans MS"/>
          <w:sz w:val="18"/>
          <w:szCs w:val="18"/>
        </w:rPr>
        <w:br w:type="page"/>
      </w:r>
    </w:p>
    <w:p w:rsidR="00125388" w:rsidRDefault="00125388" w:rsidP="00890E89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D</w:t>
      </w:r>
      <w:r w:rsidRPr="00890E89">
        <w:rPr>
          <w:rFonts w:ascii="Comic Sans MS" w:hAnsi="Comic Sans MS"/>
          <w:b/>
          <w:sz w:val="20"/>
          <w:szCs w:val="20"/>
        </w:rPr>
        <w:t xml:space="preserve">EĞERLENDİRME </w:t>
      </w:r>
    </w:p>
    <w:p w:rsidR="00125388" w:rsidRPr="004B0083" w:rsidRDefault="00125388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Etkinliğimize hangi materyalleri kullandık?</w:t>
      </w:r>
    </w:p>
    <w:p w:rsidR="00125388" w:rsidRPr="004B0083" w:rsidRDefault="00125388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Baloncuk yapmak için neler yaptık?</w:t>
      </w:r>
    </w:p>
    <w:p w:rsidR="00125388" w:rsidRPr="004B0083" w:rsidRDefault="00125388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Kaç tane baloncuk yaptınız?</w:t>
      </w:r>
    </w:p>
    <w:p w:rsidR="00125388" w:rsidRDefault="00125388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4B0083">
        <w:rPr>
          <w:rFonts w:ascii="Comic Sans MS" w:hAnsi="Comic Sans MS"/>
          <w:sz w:val="20"/>
          <w:szCs w:val="20"/>
        </w:rPr>
        <w:t>Baloncukların hepsi aynı boyda mıydı?</w:t>
      </w:r>
    </w:p>
    <w:p w:rsidR="00125388" w:rsidRDefault="00125388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Oyunda eğlendiniz mi/ neler hissettiniz?</w:t>
      </w:r>
    </w:p>
    <w:p w:rsidR="00125388" w:rsidRDefault="00125388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Hikayede kaç tane cüce varmış?</w:t>
      </w:r>
    </w:p>
    <w:p w:rsidR="00125388" w:rsidRPr="00A155B2" w:rsidRDefault="00125388" w:rsidP="004B0083">
      <w:pPr>
        <w:pStyle w:val="NoSpacing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5.sayı/ 6.ve 7.sayfa yapılır</w:t>
      </w:r>
    </w:p>
    <w:sectPr w:rsidR="00125388" w:rsidRPr="00A155B2" w:rsidSect="00497BC7">
      <w:footerReference w:type="default" r:id="rId7"/>
      <w:pgSz w:w="16838" w:h="11906" w:orient="landscape"/>
      <w:pgMar w:top="1417" w:right="1417" w:bottom="1417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5388" w:rsidRDefault="00125388" w:rsidP="00806A98">
      <w:pPr>
        <w:spacing w:after="0" w:line="240" w:lineRule="auto"/>
      </w:pPr>
      <w:r>
        <w:separator/>
      </w:r>
    </w:p>
  </w:endnote>
  <w:endnote w:type="continuationSeparator" w:id="0">
    <w:p w:rsidR="00125388" w:rsidRDefault="00125388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388" w:rsidRDefault="00125388">
    <w:pPr>
      <w:pStyle w:val="Footer"/>
    </w:pPr>
  </w:p>
  <w:p w:rsidR="00125388" w:rsidRDefault="00125388">
    <w:pPr>
      <w:pStyle w:val="Footer"/>
    </w:pPr>
  </w:p>
  <w:p w:rsidR="00125388" w:rsidRDefault="0012538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5388" w:rsidRDefault="00125388" w:rsidP="00806A98">
      <w:pPr>
        <w:spacing w:after="0" w:line="240" w:lineRule="auto"/>
      </w:pPr>
      <w:r>
        <w:separator/>
      </w:r>
    </w:p>
  </w:footnote>
  <w:footnote w:type="continuationSeparator" w:id="0">
    <w:p w:rsidR="00125388" w:rsidRDefault="00125388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306BF"/>
    <w:rsid w:val="000614C2"/>
    <w:rsid w:val="000867DE"/>
    <w:rsid w:val="000D74E2"/>
    <w:rsid w:val="000F3B1A"/>
    <w:rsid w:val="00113F35"/>
    <w:rsid w:val="00114F83"/>
    <w:rsid w:val="00125388"/>
    <w:rsid w:val="00150544"/>
    <w:rsid w:val="0015787C"/>
    <w:rsid w:val="00165788"/>
    <w:rsid w:val="001768DA"/>
    <w:rsid w:val="0018560E"/>
    <w:rsid w:val="001A45E0"/>
    <w:rsid w:val="001A4C74"/>
    <w:rsid w:val="001B4E66"/>
    <w:rsid w:val="001D0122"/>
    <w:rsid w:val="001F341C"/>
    <w:rsid w:val="001F4B0C"/>
    <w:rsid w:val="00206907"/>
    <w:rsid w:val="002134AD"/>
    <w:rsid w:val="00216154"/>
    <w:rsid w:val="002201E3"/>
    <w:rsid w:val="002A1BCC"/>
    <w:rsid w:val="002B5687"/>
    <w:rsid w:val="002C04C6"/>
    <w:rsid w:val="002C40DB"/>
    <w:rsid w:val="002F7B42"/>
    <w:rsid w:val="0030759F"/>
    <w:rsid w:val="00315189"/>
    <w:rsid w:val="00330AED"/>
    <w:rsid w:val="003607BE"/>
    <w:rsid w:val="00365CD4"/>
    <w:rsid w:val="00382F38"/>
    <w:rsid w:val="003A2AC5"/>
    <w:rsid w:val="003B30BC"/>
    <w:rsid w:val="003C0F4A"/>
    <w:rsid w:val="003C1931"/>
    <w:rsid w:val="003C2D3A"/>
    <w:rsid w:val="003E254C"/>
    <w:rsid w:val="003F5AC6"/>
    <w:rsid w:val="00411C7A"/>
    <w:rsid w:val="00430623"/>
    <w:rsid w:val="00431E09"/>
    <w:rsid w:val="00436F22"/>
    <w:rsid w:val="00445C4B"/>
    <w:rsid w:val="00445D76"/>
    <w:rsid w:val="00446ED2"/>
    <w:rsid w:val="00450377"/>
    <w:rsid w:val="00455396"/>
    <w:rsid w:val="00497BC7"/>
    <w:rsid w:val="004B0083"/>
    <w:rsid w:val="004C5BC8"/>
    <w:rsid w:val="004D71CA"/>
    <w:rsid w:val="004E21F3"/>
    <w:rsid w:val="004F21E0"/>
    <w:rsid w:val="004F353B"/>
    <w:rsid w:val="00504F68"/>
    <w:rsid w:val="00521BB8"/>
    <w:rsid w:val="0052281B"/>
    <w:rsid w:val="00527203"/>
    <w:rsid w:val="005364CF"/>
    <w:rsid w:val="00577EBE"/>
    <w:rsid w:val="0059067C"/>
    <w:rsid w:val="005B492E"/>
    <w:rsid w:val="005C3EC7"/>
    <w:rsid w:val="005C5442"/>
    <w:rsid w:val="005D35FA"/>
    <w:rsid w:val="00606432"/>
    <w:rsid w:val="00606435"/>
    <w:rsid w:val="00622D1A"/>
    <w:rsid w:val="00625DB0"/>
    <w:rsid w:val="0064489B"/>
    <w:rsid w:val="006836CC"/>
    <w:rsid w:val="006D28C4"/>
    <w:rsid w:val="006D6401"/>
    <w:rsid w:val="006D6FD2"/>
    <w:rsid w:val="00705541"/>
    <w:rsid w:val="00720E12"/>
    <w:rsid w:val="0072462E"/>
    <w:rsid w:val="00764F63"/>
    <w:rsid w:val="007706DB"/>
    <w:rsid w:val="00774F9B"/>
    <w:rsid w:val="007D7EFA"/>
    <w:rsid w:val="007F32FD"/>
    <w:rsid w:val="00801790"/>
    <w:rsid w:val="00801C8B"/>
    <w:rsid w:val="008065CB"/>
    <w:rsid w:val="00806A98"/>
    <w:rsid w:val="008432E8"/>
    <w:rsid w:val="0085733F"/>
    <w:rsid w:val="008637FB"/>
    <w:rsid w:val="00890E89"/>
    <w:rsid w:val="008978B2"/>
    <w:rsid w:val="008B7296"/>
    <w:rsid w:val="008E20FE"/>
    <w:rsid w:val="008E258A"/>
    <w:rsid w:val="00922DEF"/>
    <w:rsid w:val="0092742D"/>
    <w:rsid w:val="009319CC"/>
    <w:rsid w:val="009322A4"/>
    <w:rsid w:val="009367C8"/>
    <w:rsid w:val="00936A51"/>
    <w:rsid w:val="00942E94"/>
    <w:rsid w:val="00945D07"/>
    <w:rsid w:val="00954DBC"/>
    <w:rsid w:val="00973CDA"/>
    <w:rsid w:val="009A20AC"/>
    <w:rsid w:val="009A586A"/>
    <w:rsid w:val="009B2D3F"/>
    <w:rsid w:val="009C2A7A"/>
    <w:rsid w:val="009D7957"/>
    <w:rsid w:val="009F1FB1"/>
    <w:rsid w:val="00A0112F"/>
    <w:rsid w:val="00A10CBE"/>
    <w:rsid w:val="00A137A6"/>
    <w:rsid w:val="00A155B2"/>
    <w:rsid w:val="00A1621E"/>
    <w:rsid w:val="00A16277"/>
    <w:rsid w:val="00A2029B"/>
    <w:rsid w:val="00A52598"/>
    <w:rsid w:val="00A62724"/>
    <w:rsid w:val="00A70267"/>
    <w:rsid w:val="00A85CB0"/>
    <w:rsid w:val="00A93841"/>
    <w:rsid w:val="00AC04C6"/>
    <w:rsid w:val="00AC668E"/>
    <w:rsid w:val="00AD00DF"/>
    <w:rsid w:val="00AD188D"/>
    <w:rsid w:val="00AE40F7"/>
    <w:rsid w:val="00AE4AC3"/>
    <w:rsid w:val="00AE611F"/>
    <w:rsid w:val="00B131D1"/>
    <w:rsid w:val="00B242B0"/>
    <w:rsid w:val="00B64698"/>
    <w:rsid w:val="00B67CE3"/>
    <w:rsid w:val="00B7767A"/>
    <w:rsid w:val="00BA482B"/>
    <w:rsid w:val="00BB3A48"/>
    <w:rsid w:val="00BC6104"/>
    <w:rsid w:val="00BD0EDB"/>
    <w:rsid w:val="00BE067A"/>
    <w:rsid w:val="00C110B3"/>
    <w:rsid w:val="00C120B6"/>
    <w:rsid w:val="00C246D6"/>
    <w:rsid w:val="00C3789F"/>
    <w:rsid w:val="00C644FA"/>
    <w:rsid w:val="00C66B23"/>
    <w:rsid w:val="00C779FA"/>
    <w:rsid w:val="00C903B4"/>
    <w:rsid w:val="00CA20A7"/>
    <w:rsid w:val="00CB1561"/>
    <w:rsid w:val="00CC216B"/>
    <w:rsid w:val="00CE11E7"/>
    <w:rsid w:val="00CE6E6F"/>
    <w:rsid w:val="00D94A26"/>
    <w:rsid w:val="00DE524A"/>
    <w:rsid w:val="00E1402F"/>
    <w:rsid w:val="00E4402B"/>
    <w:rsid w:val="00E47557"/>
    <w:rsid w:val="00E527B8"/>
    <w:rsid w:val="00E614B8"/>
    <w:rsid w:val="00E823BB"/>
    <w:rsid w:val="00E8439E"/>
    <w:rsid w:val="00E9352F"/>
    <w:rsid w:val="00E9611D"/>
    <w:rsid w:val="00EB394E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3CD"/>
    <w:rsid w:val="00F41E99"/>
    <w:rsid w:val="00F526FD"/>
    <w:rsid w:val="00F53DE0"/>
    <w:rsid w:val="00F61B8B"/>
    <w:rsid w:val="00F85C1D"/>
    <w:rsid w:val="00F875E3"/>
    <w:rsid w:val="00F91FFA"/>
    <w:rsid w:val="00F92AFE"/>
    <w:rsid w:val="00FC374B"/>
    <w:rsid w:val="00FC52C9"/>
    <w:rsid w:val="00FC77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4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521BB8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21BB8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BC6104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NormalWeb">
    <w:name w:val="Normal (Web)"/>
    <w:basedOn w:val="Normal"/>
    <w:uiPriority w:val="99"/>
    <w:semiHidden/>
    <w:rsid w:val="002201E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Subtitle">
    <w:name w:val="Subtitle"/>
    <w:basedOn w:val="Normal"/>
    <w:next w:val="Normal"/>
    <w:link w:val="SubtitleChar"/>
    <w:uiPriority w:val="99"/>
    <w:qFormat/>
    <w:rsid w:val="000306BF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0306BF"/>
    <w:rPr>
      <w:rFonts w:ascii="Cambria" w:hAnsi="Cambria" w:cs="Times New Roman"/>
      <w:sz w:val="24"/>
      <w:szCs w:val="24"/>
    </w:rPr>
  </w:style>
  <w:style w:type="paragraph" w:customStyle="1" w:styleId="ListeParagraf1">
    <w:name w:val="Liste Paragraf1"/>
    <w:basedOn w:val="Normal"/>
    <w:link w:val="ListParagraphChar"/>
    <w:uiPriority w:val="99"/>
    <w:rsid w:val="00A162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en-US"/>
    </w:rPr>
  </w:style>
  <w:style w:type="character" w:customStyle="1" w:styleId="ListParagraphChar">
    <w:name w:val="List Paragraph Char"/>
    <w:basedOn w:val="DefaultParagraphFont"/>
    <w:link w:val="ListeParagraf1"/>
    <w:uiPriority w:val="99"/>
    <w:locked/>
    <w:rsid w:val="00A16277"/>
    <w:rPr>
      <w:rFonts w:ascii="Times New Roman" w:hAnsi="Times New Roman" w:cs="Times New Roman"/>
      <w:sz w:val="24"/>
      <w:szCs w:val="24"/>
      <w:lang w:eastAsia="en-US"/>
    </w:rPr>
  </w:style>
  <w:style w:type="paragraph" w:customStyle="1" w:styleId="ListeParagraf11">
    <w:name w:val="Liste Paragraf11"/>
    <w:basedOn w:val="Normal"/>
    <w:uiPriority w:val="99"/>
    <w:rsid w:val="00A16277"/>
    <w:pPr>
      <w:ind w:left="720"/>
      <w:contextualSpacing/>
    </w:pPr>
  </w:style>
  <w:style w:type="character" w:customStyle="1" w:styleId="GlBavuru1">
    <w:name w:val="Güçlü Başvuru1"/>
    <w:uiPriority w:val="99"/>
    <w:rsid w:val="00EC6C15"/>
    <w:rPr>
      <w:b/>
      <w:smallCaps/>
    </w:rPr>
  </w:style>
  <w:style w:type="paragraph" w:styleId="BodyText2">
    <w:name w:val="Body Text 2"/>
    <w:basedOn w:val="Normal"/>
    <w:link w:val="BodyText2Char"/>
    <w:uiPriority w:val="99"/>
    <w:rsid w:val="00F875E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F875E3"/>
    <w:rPr>
      <w:rFonts w:ascii="Times New Roman" w:hAnsi="Times New Roman" w:cs="Times New Roman"/>
      <w:sz w:val="24"/>
      <w:szCs w:val="24"/>
    </w:rPr>
  </w:style>
  <w:style w:type="paragraph" w:customStyle="1" w:styleId="hatice">
    <w:name w:val="hatice"/>
    <w:basedOn w:val="Normal"/>
    <w:link w:val="haticeChar"/>
    <w:uiPriority w:val="99"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hAnsi="Arial T."/>
      <w:sz w:val="20"/>
      <w:szCs w:val="20"/>
    </w:rPr>
  </w:style>
  <w:style w:type="character" w:customStyle="1" w:styleId="haticeChar">
    <w:name w:val="hatice Char"/>
    <w:basedOn w:val="DefaultParagraphFont"/>
    <w:link w:val="hatice"/>
    <w:uiPriority w:val="99"/>
    <w:locked/>
    <w:rsid w:val="00521BB8"/>
    <w:rPr>
      <w:rFonts w:ascii="Arial T." w:hAnsi="Arial T.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90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</TotalTime>
  <Pages>3</Pages>
  <Words>177</Words>
  <Characters>1009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8</cp:revision>
  <dcterms:created xsi:type="dcterms:W3CDTF">2015-09-23T11:17:00Z</dcterms:created>
  <dcterms:modified xsi:type="dcterms:W3CDTF">2016-08-29T19:41:00Z</dcterms:modified>
</cp:coreProperties>
</file>